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421BE3FA" w:rsidR="003D1D4C" w:rsidRPr="008C38FF" w:rsidRDefault="008C38FF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8C38FF">
              <w:rPr>
                <w:rFonts w:ascii="Myriad Pro" w:hAnsi="Myriad Pro"/>
                <w:sz w:val="18"/>
              </w:rPr>
              <w:t>1/1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8C38FF" w:rsidRDefault="00D5419E" w:rsidP="002E0CA6">
            <w:pPr>
              <w:jc w:val="center"/>
              <w:rPr>
                <w:rFonts w:ascii="Myriad Pro" w:hAnsi="Myriad Pro"/>
                <w:bCs/>
                <w:sz w:val="18"/>
              </w:rPr>
            </w:pPr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>offl</w:t>
            </w:r>
            <w:proofErr w:type="spellEnd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 xml:space="preserve">  §</w:t>
            </w:r>
            <w:proofErr w:type="gramEnd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 xml:space="preserve"> 13.1  </w:t>
            </w:r>
            <w:proofErr w:type="spellStart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>jf</w:t>
            </w:r>
            <w:proofErr w:type="spellEnd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 xml:space="preserve"> .</w:t>
            </w:r>
            <w:proofErr w:type="spellStart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>fvl</w:t>
            </w:r>
            <w:proofErr w:type="spellEnd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 xml:space="preserve"> § 13.1</w:t>
            </w:r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>jf</w:t>
            </w:r>
            <w:proofErr w:type="spellEnd"/>
            <w:r w:rsidRPr="008C38FF">
              <w:rPr>
                <w:rFonts w:ascii="Myriad Pro" w:hAnsi="Myriad Pro"/>
                <w:bCs/>
                <w:i/>
                <w:sz w:val="18"/>
                <w:lang w:val="en-GB"/>
              </w:rPr>
              <w:t xml:space="preserve">. </w:t>
            </w:r>
            <w:r w:rsidRPr="008C38FF">
              <w:rPr>
                <w:rFonts w:ascii="Myriad Pro" w:hAnsi="Myriad Pro"/>
                <w:bCs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241AA6FE" w:rsidR="003D1D4C" w:rsidRPr="008C38FF" w:rsidRDefault="008C38FF" w:rsidP="002E0CA6">
            <w:pPr>
              <w:jc w:val="center"/>
              <w:rPr>
                <w:rFonts w:ascii="Myriad Pro" w:hAnsi="Myriad Pro"/>
                <w:bCs/>
                <w:sz w:val="18"/>
              </w:rPr>
            </w:pPr>
            <w:r w:rsidRPr="008C38FF">
              <w:rPr>
                <w:rFonts w:ascii="Myriad Pro" w:hAnsi="Myriad Pro"/>
                <w:bCs/>
                <w:sz w:val="18"/>
              </w:rPr>
              <w:t>460000xxxx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BCAF42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3B37B41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3059F1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4995CC6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A88BE72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AFEDCD4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E6A7A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521325CE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99090D9" w:rsidR="003D1D4C" w:rsidRPr="003152F2" w:rsidRDefault="003D1D4C" w:rsidP="003F34C5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</w:t>
            </w:r>
            <w:r w:rsidR="003F34C5">
              <w:rPr>
                <w:rFonts w:ascii="Myriad Pro" w:hAnsi="Myriad Pro"/>
                <w:sz w:val="18"/>
              </w:rPr>
              <w:t xml:space="preserve"> rammeavtale</w:t>
            </w:r>
            <w:r w:rsidRPr="003152F2">
              <w:rPr>
                <w:rFonts w:ascii="Myriad Pro" w:hAnsi="Myriad Pro"/>
                <w:sz w:val="18"/>
              </w:rPr>
              <w:t xml:space="preserve">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27DF4A6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C373D7F" w14:textId="122FEAB8" w:rsidR="003D1D4C" w:rsidRDefault="00B92537" w:rsidP="00DF4241">
            <w:pPr>
              <w:ind w:left="-90" w:firstLine="9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Rammeavtale Kaba</w:t>
            </w:r>
            <w:r w:rsidR="008C38FF">
              <w:rPr>
                <w:rFonts w:ascii="Myriad Pro" w:hAnsi="Myriad Pro"/>
                <w:b/>
                <w:sz w:val="18"/>
              </w:rPr>
              <w:t>-bistand</w:t>
            </w:r>
          </w:p>
          <w:p w14:paraId="2E3EFB51" w14:textId="77777777" w:rsidR="00B231E7" w:rsidRPr="00B231E7" w:rsidRDefault="00B231E7" w:rsidP="00DF4241">
            <w:pPr>
              <w:ind w:left="-90" w:firstLine="90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B5136DE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D134684" w14:textId="554E057A" w:rsidR="003D1D4C" w:rsidRPr="003152F2" w:rsidRDefault="005F47A0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Kontrakten består av denne underskrevne side og etterfølgende vedheftede </w:t>
            </w:r>
            <w:r w:rsidR="002648DF" w:rsidRPr="002648DF">
              <w:rPr>
                <w:rFonts w:ascii="Myriad Pro" w:hAnsi="Myriad Pro"/>
                <w:sz w:val="18"/>
              </w:rPr>
              <w:t>2024037648</w:t>
            </w:r>
            <w:r w:rsidR="00F54CE5">
              <w:rPr>
                <w:rFonts w:ascii="Myriad Pro" w:hAnsi="Myriad Pro"/>
                <w:sz w:val="18"/>
              </w:rPr>
              <w:t xml:space="preserve"> -</w:t>
            </w:r>
            <w:r w:rsidRPr="00DE5DEE">
              <w:rPr>
                <w:rFonts w:ascii="Myriad Pro" w:hAnsi="Myriad Pro"/>
                <w:sz w:val="18"/>
              </w:rPr>
              <w:t xml:space="preserve"> Rammeavtale </w:t>
            </w:r>
            <w:r w:rsidR="00614D6D" w:rsidRPr="00DE5DEE">
              <w:rPr>
                <w:rFonts w:ascii="Myriad Pro" w:hAnsi="Myriad Pro"/>
                <w:sz w:val="18"/>
              </w:rPr>
              <w:t>om kjøp av</w:t>
            </w:r>
            <w:r w:rsidRPr="00DE5DEE">
              <w:rPr>
                <w:rFonts w:ascii="Myriad Pro" w:hAnsi="Myriad Pro"/>
                <w:sz w:val="18"/>
              </w:rPr>
              <w:t xml:space="preserve"> </w:t>
            </w:r>
            <w:r w:rsidR="00B92537">
              <w:rPr>
                <w:rFonts w:ascii="Myriad Pro" w:hAnsi="Myriad Pro"/>
                <w:sz w:val="18"/>
              </w:rPr>
              <w:t>Kaba</w:t>
            </w:r>
            <w:r w:rsidR="009966E0" w:rsidRPr="00DE5DEE">
              <w:rPr>
                <w:rFonts w:ascii="Myriad Pro" w:hAnsi="Myriad Pro"/>
                <w:sz w:val="18"/>
              </w:rPr>
              <w:t>-</w:t>
            </w:r>
            <w:r w:rsidRPr="00DE5DEE">
              <w:rPr>
                <w:rFonts w:ascii="Myriad Pro" w:hAnsi="Myriad Pro"/>
                <w:sz w:val="18"/>
              </w:rPr>
              <w:t>bistand</w:t>
            </w:r>
            <w:r>
              <w:rPr>
                <w:rFonts w:ascii="Myriad Pro" w:hAnsi="Myriad Pro"/>
                <w:sz w:val="18"/>
              </w:rPr>
              <w:t xml:space="preserve"> med vedlegg som angitt i avtaledokumentet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77D5F6BF" w14:textId="77777777" w:rsidR="00F4646B" w:rsidRDefault="00F4646B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ADEFE7E" w:rsidR="00857BD5" w:rsidRPr="003152F2" w:rsidRDefault="00857BD5" w:rsidP="002E0CA6">
            <w:pPr>
              <w:rPr>
                <w:rFonts w:ascii="Myriad Pro" w:hAnsi="Myriad Pro"/>
                <w:sz w:val="18"/>
              </w:rPr>
            </w:pPr>
            <w:r w:rsidRPr="00F4646B">
              <w:rPr>
                <w:rFonts w:ascii="Myriad Pro" w:hAnsi="Myriad Pro"/>
                <w:sz w:val="18"/>
              </w:rPr>
              <w:t>Kontrakten undertegnes elektronisk.</w:t>
            </w:r>
          </w:p>
        </w:tc>
      </w:tr>
      <w:tr w:rsidR="003D1D4C" w:rsidRPr="003152F2" w14:paraId="568ECCA5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BFC65D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CDBB3C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38DE9B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64BB8F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FAAD511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6D0812A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9C166CA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B913B9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DA89C8C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88A8EA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38966DD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F4DB0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2268DC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BEBE07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0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2B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47FDA674" w14:textId="06A1A376" w:rsidR="003D1D4C" w:rsidRPr="008C38FF" w:rsidRDefault="008C38FF" w:rsidP="008C38FF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68E79CC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1876B36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1CCD048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32A86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32731B3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04E89FE6" w14:textId="7B357542" w:rsidR="003D1D4C" w:rsidRPr="008C38FF" w:rsidRDefault="008C38FF" w:rsidP="008C38FF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6B4AE6E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  <w:r w:rsidR="001D4D2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1D4D2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1D4D22">
              <w:rPr>
                <w:rFonts w:ascii="Myriad Pro" w:hAnsi="Myriad Pro"/>
                <w:b/>
                <w:sz w:val="18"/>
              </w:rPr>
              <w:t>)</w:t>
            </w:r>
          </w:p>
          <w:p w14:paraId="4A0CB96B" w14:textId="77777777" w:rsidR="003D1D4C" w:rsidRPr="003152F2" w:rsidRDefault="00AA3BAA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Faggruppeleder</w:t>
            </w:r>
          </w:p>
          <w:p w14:paraId="65320C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10604356" w14:textId="77777777" w:rsidR="003D1D4C" w:rsidRPr="003152F2" w:rsidRDefault="003D1D4C" w:rsidP="003D1D4C">
      <w:pPr>
        <w:rPr>
          <w:rFonts w:ascii="Myriad Pro" w:hAnsi="Myriad Pro"/>
        </w:rPr>
      </w:pPr>
    </w:p>
    <w:p w14:paraId="58040432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0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56C3"/>
    <w:rsid w:val="0001132D"/>
    <w:rsid w:val="000457DA"/>
    <w:rsid w:val="0007212A"/>
    <w:rsid w:val="000C6359"/>
    <w:rsid w:val="000E0AB7"/>
    <w:rsid w:val="001B1100"/>
    <w:rsid w:val="001C1E3D"/>
    <w:rsid w:val="001C48D9"/>
    <w:rsid w:val="001C6DD7"/>
    <w:rsid w:val="001D4D22"/>
    <w:rsid w:val="00204F32"/>
    <w:rsid w:val="00224CC1"/>
    <w:rsid w:val="0023186E"/>
    <w:rsid w:val="002648DF"/>
    <w:rsid w:val="00296B12"/>
    <w:rsid w:val="002B519D"/>
    <w:rsid w:val="002B51DB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3F34C5"/>
    <w:rsid w:val="004309F7"/>
    <w:rsid w:val="00465027"/>
    <w:rsid w:val="004D27B5"/>
    <w:rsid w:val="004E560D"/>
    <w:rsid w:val="00535F1F"/>
    <w:rsid w:val="005651AC"/>
    <w:rsid w:val="0056655A"/>
    <w:rsid w:val="005F47A0"/>
    <w:rsid w:val="00614D6D"/>
    <w:rsid w:val="006177F2"/>
    <w:rsid w:val="00657B4F"/>
    <w:rsid w:val="00693064"/>
    <w:rsid w:val="006B44F5"/>
    <w:rsid w:val="007A2106"/>
    <w:rsid w:val="007B04C8"/>
    <w:rsid w:val="007B04E0"/>
    <w:rsid w:val="007B7F39"/>
    <w:rsid w:val="007C2801"/>
    <w:rsid w:val="007C5994"/>
    <w:rsid w:val="00857BD5"/>
    <w:rsid w:val="008762DF"/>
    <w:rsid w:val="008B284D"/>
    <w:rsid w:val="008B32EE"/>
    <w:rsid w:val="008C38FF"/>
    <w:rsid w:val="00900DF9"/>
    <w:rsid w:val="00917CC5"/>
    <w:rsid w:val="009220AF"/>
    <w:rsid w:val="0097050E"/>
    <w:rsid w:val="009966E0"/>
    <w:rsid w:val="009D42CD"/>
    <w:rsid w:val="00A219CC"/>
    <w:rsid w:val="00A85DBE"/>
    <w:rsid w:val="00AA3BAA"/>
    <w:rsid w:val="00AC1144"/>
    <w:rsid w:val="00AF0C6F"/>
    <w:rsid w:val="00B231E7"/>
    <w:rsid w:val="00B26651"/>
    <w:rsid w:val="00B60BD9"/>
    <w:rsid w:val="00B72960"/>
    <w:rsid w:val="00B73DA9"/>
    <w:rsid w:val="00B92537"/>
    <w:rsid w:val="00B96186"/>
    <w:rsid w:val="00BC0B3C"/>
    <w:rsid w:val="00BC4401"/>
    <w:rsid w:val="00C04D07"/>
    <w:rsid w:val="00C16E63"/>
    <w:rsid w:val="00C739DC"/>
    <w:rsid w:val="00CC14BB"/>
    <w:rsid w:val="00CD1B74"/>
    <w:rsid w:val="00CD771D"/>
    <w:rsid w:val="00CD77FD"/>
    <w:rsid w:val="00D50D2A"/>
    <w:rsid w:val="00D5419E"/>
    <w:rsid w:val="00DA3C6F"/>
    <w:rsid w:val="00DA4BD2"/>
    <w:rsid w:val="00DA69D4"/>
    <w:rsid w:val="00DB490C"/>
    <w:rsid w:val="00DC467C"/>
    <w:rsid w:val="00DC53BA"/>
    <w:rsid w:val="00DE5DEE"/>
    <w:rsid w:val="00DF4241"/>
    <w:rsid w:val="00E12E2D"/>
    <w:rsid w:val="00E92D77"/>
    <w:rsid w:val="00EA169E"/>
    <w:rsid w:val="00F4646B"/>
    <w:rsid w:val="00F54CE5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40</TotalTime>
  <Pages>1</Pages>
  <Words>219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Berkhof, Kimberley Moabi</cp:lastModifiedBy>
  <cp:revision>46</cp:revision>
  <cp:lastPrinted>2014-03-25T08:31:00Z</cp:lastPrinted>
  <dcterms:created xsi:type="dcterms:W3CDTF">2018-08-07T12:05:00Z</dcterms:created>
  <dcterms:modified xsi:type="dcterms:W3CDTF">2024-10-04T07:12:00Z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